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51D89E" w14:textId="167497D8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C10000"/>
          <w:sz w:val="20"/>
          <w:szCs w:val="20"/>
        </w:rPr>
      </w:pPr>
      <w:r>
        <w:rPr>
          <w:rFonts w:ascii="Times New Roman" w:hAnsi="Times New Roman"/>
        </w:rPr>
        <w:t>Znak sprawy:</w:t>
      </w:r>
      <w:r>
        <w:rPr>
          <w:rFonts w:ascii="Times New Roman" w:hAnsi="Times New Roman"/>
          <w:b/>
        </w:rPr>
        <w:t xml:space="preserve"> </w:t>
      </w:r>
      <w:r w:rsidR="000761D8">
        <w:rPr>
          <w:rFonts w:ascii="Times New Roman" w:hAnsi="Times New Roman"/>
          <w:b/>
        </w:rPr>
        <w:t>12</w:t>
      </w:r>
      <w:r w:rsidR="00316413">
        <w:rPr>
          <w:rFonts w:ascii="Times New Roman" w:hAnsi="Times New Roman"/>
          <w:b/>
        </w:rPr>
        <w:t>/D/24</w:t>
      </w:r>
      <w:r>
        <w:rPr>
          <w:rFonts w:cs="Calibri"/>
          <w:color w:val="000000"/>
        </w:rPr>
        <w:t xml:space="preserve">                                                                        </w:t>
      </w:r>
      <w:r>
        <w:rPr>
          <w:rFonts w:cs="Calibri"/>
          <w:color w:val="C10000"/>
          <w:sz w:val="20"/>
          <w:szCs w:val="20"/>
        </w:rPr>
        <w:t>należy złożyć wraz z ofertą</w:t>
      </w:r>
    </w:p>
    <w:p w14:paraId="7BEFF532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>
        <w:rPr>
          <w:rFonts w:cs="Calibri"/>
          <w:color w:val="000000"/>
        </w:rPr>
        <w:t xml:space="preserve">                </w:t>
      </w:r>
    </w:p>
    <w:p w14:paraId="3F9E6A29" w14:textId="77777777" w:rsidR="00066B08" w:rsidRDefault="00066B08" w:rsidP="00066B08">
      <w:pPr>
        <w:spacing w:after="0" w:line="480" w:lineRule="auto"/>
        <w:rPr>
          <w:rFonts w:ascii="Times New Roman" w:hAnsi="Times New Roman"/>
          <w:b/>
        </w:rPr>
      </w:pPr>
    </w:p>
    <w:p w14:paraId="3B5B8F6C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0"/>
          <w:szCs w:val="20"/>
        </w:rPr>
      </w:pPr>
    </w:p>
    <w:p w14:paraId="4299E49F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0"/>
          <w:szCs w:val="20"/>
        </w:rPr>
      </w:pPr>
    </w:p>
    <w:p w14:paraId="24E47F0E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Wykonawca /Wykonawca wspólnie ubiegający się o zamówienie/ podmiot udostępniający zasoby:</w:t>
      </w:r>
    </w:p>
    <w:p w14:paraId="6CEB0703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2F5497"/>
        </w:rPr>
      </w:pPr>
      <w:r>
        <w:rPr>
          <w:rFonts w:cs="Calibri"/>
          <w:color w:val="2F5497"/>
        </w:rPr>
        <w:t>należy wskazać pełną nazwę/firmę, adres, w zależności od podmiotu: NIP/ KRS</w:t>
      </w:r>
    </w:p>
    <w:p w14:paraId="0F78F082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2F5497"/>
        </w:rPr>
      </w:pPr>
      <w:r>
        <w:rPr>
          <w:rFonts w:cs="Calibri"/>
          <w:color w:val="2F5497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AF6CCA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2F5497"/>
        </w:rPr>
      </w:pPr>
    </w:p>
    <w:p w14:paraId="3DED58C0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2F5497"/>
        </w:rPr>
      </w:pPr>
    </w:p>
    <w:p w14:paraId="55728FA5" w14:textId="77777777" w:rsidR="00066B08" w:rsidRDefault="00066B08" w:rsidP="0006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OŚWIADCZENIE DOTYCZĄCE PRZESŁANEK WYKLUCZENIA Z ART. 5K ROZPORZĄDZENIA 833/</w:t>
      </w:r>
    </w:p>
    <w:p w14:paraId="26FD9B3D" w14:textId="77777777" w:rsidR="00066B08" w:rsidRDefault="00066B08" w:rsidP="0006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2014 ORAZ ART. 7 UST. 1 USTAWY O SZCZEGÓLNYCH ROZWIĄZANIACH W ZAKRESIE</w:t>
      </w:r>
    </w:p>
    <w:p w14:paraId="6A393505" w14:textId="77777777" w:rsidR="00066B08" w:rsidRDefault="00066B08" w:rsidP="0006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PRZECIWDZIAŁANIA WSPIERANIU AGRESJI NA UKRAINĘ ORAZ SŁUŻĄCYCH OCHRONIE</w:t>
      </w:r>
    </w:p>
    <w:p w14:paraId="2FB3F40F" w14:textId="77777777" w:rsidR="00066B08" w:rsidRDefault="00066B08" w:rsidP="0006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BEZPIECZEŃSTWA NARODOWEGO</w:t>
      </w:r>
    </w:p>
    <w:p w14:paraId="25A6A4DD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</w:p>
    <w:p w14:paraId="050F7BB8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składane na podstawie art. 125 ust. 1 ustawy </w:t>
      </w:r>
      <w:proofErr w:type="spellStart"/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Pzp</w:t>
      </w:r>
      <w:proofErr w:type="spellEnd"/>
    </w:p>
    <w:p w14:paraId="3E09F59F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Cs/>
          <w:color w:val="000000"/>
          <w:sz w:val="24"/>
          <w:szCs w:val="24"/>
        </w:rPr>
      </w:pPr>
    </w:p>
    <w:p w14:paraId="1F209BF2" w14:textId="77777777" w:rsidR="00066B08" w:rsidRDefault="00066B08" w:rsidP="00066B08">
      <w:pPr>
        <w:spacing w:after="12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potrzeby postępowania o udzielenie zamówienia publicznego prowadzonego przez </w:t>
      </w:r>
      <w:r w:rsidR="00316413">
        <w:rPr>
          <w:rFonts w:ascii="Times New Roman" w:hAnsi="Times New Roman"/>
          <w:b/>
        </w:rPr>
        <w:t xml:space="preserve">SP ZOZ MSWiA w Łodzi </w:t>
      </w:r>
      <w:r>
        <w:rPr>
          <w:rFonts w:ascii="Times New Roman" w:hAnsi="Times New Roman"/>
          <w:b/>
        </w:rPr>
        <w:t>,</w:t>
      </w:r>
      <w:r>
        <w:rPr>
          <w:rFonts w:ascii="Times New Roman" w:hAnsi="Times New Roman"/>
        </w:rPr>
        <w:t xml:space="preserve"> pn.: </w:t>
      </w:r>
    </w:p>
    <w:p w14:paraId="410B5BD2" w14:textId="6912F810" w:rsidR="00066B08" w:rsidRDefault="00365F3C" w:rsidP="00066B08">
      <w:pPr>
        <w:spacing w:after="240" w:line="276" w:lineRule="auto"/>
        <w:jc w:val="center"/>
        <w:rPr>
          <w:rFonts w:ascii="Times New Roman" w:hAnsi="Times New Roman"/>
        </w:rPr>
      </w:pPr>
      <w:r w:rsidRPr="00365F3C">
        <w:rPr>
          <w:rFonts w:ascii="Times New Roman" w:hAnsi="Times New Roman"/>
          <w:b/>
        </w:rPr>
        <w:t xml:space="preserve">Dostawa </w:t>
      </w:r>
      <w:r w:rsidR="00316413">
        <w:rPr>
          <w:rFonts w:ascii="Times New Roman" w:hAnsi="Times New Roman"/>
          <w:b/>
        </w:rPr>
        <w:t>protez i wyrobów ortopedycznych</w:t>
      </w:r>
      <w:r w:rsidR="000761D8">
        <w:rPr>
          <w:rFonts w:ascii="Times New Roman" w:hAnsi="Times New Roman"/>
          <w:b/>
        </w:rPr>
        <w:t xml:space="preserve"> (dogrywka)</w:t>
      </w:r>
      <w:r w:rsidR="00316413">
        <w:rPr>
          <w:rFonts w:ascii="Times New Roman" w:hAnsi="Times New Roman"/>
          <w:b/>
        </w:rPr>
        <w:t xml:space="preserve"> </w:t>
      </w:r>
    </w:p>
    <w:p w14:paraId="6BCE5703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65ECF21E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4E11559E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1. Oświadczam, że nie podlegam wykluczeniu z postępowania na podstawie art. 5k</w:t>
      </w:r>
    </w:p>
    <w:p w14:paraId="0A0E7DBF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rozporządzenia Rady (UE) nr 833/2014 z dnia 31 lipca 2014 r. dotyczącego środków</w:t>
      </w:r>
    </w:p>
    <w:p w14:paraId="68FAB8B7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ograniczających w związku z działaniami Rosji destabilizującymi sytuację na Ukrainie (Dz. Urz.</w:t>
      </w:r>
    </w:p>
    <w:p w14:paraId="758D2463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UE nr L 229 z 31.7.2014, str. 1), w brzmieniu nadanym rozporządzeniem Rady (UE) 2022/576</w:t>
      </w:r>
    </w:p>
    <w:p w14:paraId="42B9D6FC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 sprawie zmiany rozporządzenia (UE) nr 833/2014 dotyczącego środków ograniczających</w:t>
      </w:r>
    </w:p>
    <w:p w14:paraId="6E796679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 związku z działaniami Rosji destabilizującymi sytuację na Ukrainie (Dz. Urz. UE nr L 111</w:t>
      </w:r>
    </w:p>
    <w:p w14:paraId="425D237F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 8.4.2022, str. 1).</w:t>
      </w:r>
    </w:p>
    <w:p w14:paraId="0A279C93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14:paraId="2CAE7A49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2. Oświadczam, że nie zachodzą w stosunku do mnie przesłanki wykluczenia z postępowania na</w:t>
      </w:r>
    </w:p>
    <w:p w14:paraId="3C9615EA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podstawie art. 7 ust. 1 ustawy z dnia 13 kwietnia 2022 r. o szczególnych rozwiązaniach</w:t>
      </w:r>
    </w:p>
    <w:p w14:paraId="64D39237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 zakresie przeciwdziałania wspieraniu agresji na Ukrainę oraz służących ochronie</w:t>
      </w:r>
    </w:p>
    <w:p w14:paraId="239D2A83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bezpieczeństwa narodowego (Dz. U. poz. 835).</w:t>
      </w:r>
    </w:p>
    <w:p w14:paraId="5F74B7F5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1BC22013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01554C3A" w14:textId="77777777" w:rsidR="00066B08" w:rsidRDefault="00066B08" w:rsidP="0006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OŚWIADCZENIE DOTYCZĄCE PODWYKONAWCY/DOSTAWCY, NA KTÓREGO PRZYPADA</w:t>
      </w:r>
    </w:p>
    <w:p w14:paraId="4059FFF2" w14:textId="77777777" w:rsidR="00066B08" w:rsidRDefault="00066B08" w:rsidP="0006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PONAD 10% WARTOŚCI ZAMÓWIENIA</w:t>
      </w:r>
    </w:p>
    <w:p w14:paraId="57BCCD91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01271323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>
        <w:rPr>
          <w:rFonts w:cs="Calibri"/>
          <w:color w:val="000000"/>
        </w:rPr>
        <w:t>Oświadczam, że w stosunku do następującego podmiotu, będącego podwykonawcą*/dostawcą*, na</w:t>
      </w:r>
    </w:p>
    <w:p w14:paraId="5315E8ED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2F5497"/>
        </w:rPr>
      </w:pPr>
      <w:r>
        <w:rPr>
          <w:rFonts w:cs="Calibri"/>
          <w:color w:val="000000"/>
        </w:rPr>
        <w:t xml:space="preserve">którego przypada ponad 10% wartości zamówienia: </w:t>
      </w:r>
      <w:r>
        <w:rPr>
          <w:rFonts w:cs="Calibri"/>
          <w:color w:val="2F5497"/>
        </w:rPr>
        <w:t>należy wskazać pełną nazwę/firmę, adres,</w:t>
      </w:r>
    </w:p>
    <w:p w14:paraId="0A95A352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2F5497"/>
        </w:rPr>
      </w:pPr>
      <w:r>
        <w:rPr>
          <w:rFonts w:cs="Calibri"/>
          <w:color w:val="2F5497"/>
        </w:rPr>
        <w:t>w zależności od podmiotu: NIP/ KRS</w:t>
      </w:r>
    </w:p>
    <w:p w14:paraId="29A729DA" w14:textId="77777777" w:rsid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>
        <w:rPr>
          <w:rFonts w:cs="Calibri"/>
          <w:color w:val="2F5497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  <w:color w:val="000000"/>
        </w:rPr>
        <w:t>, nie zachodzą podstawy wykluczenia z postępowania o udzielenie</w:t>
      </w:r>
    </w:p>
    <w:p w14:paraId="0CFD585B" w14:textId="77777777" w:rsidR="00DC2884" w:rsidRPr="00066B08" w:rsidRDefault="00066B08" w:rsidP="00066B0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>
        <w:rPr>
          <w:rFonts w:cs="Calibri"/>
          <w:color w:val="000000"/>
        </w:rPr>
        <w:t>zamówienia przewidziane w art. 5k rozporządzenia 833/2014 w brzmieniu nadanym rozporządzeniem 2022/576.</w:t>
      </w:r>
    </w:p>
    <w:sectPr w:rsidR="00DC2884" w:rsidRPr="00066B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1DEE1" w14:textId="77777777" w:rsidR="00365F3C" w:rsidRDefault="00365F3C" w:rsidP="00365F3C">
      <w:pPr>
        <w:spacing w:after="0" w:line="240" w:lineRule="auto"/>
      </w:pPr>
      <w:r>
        <w:separator/>
      </w:r>
    </w:p>
  </w:endnote>
  <w:endnote w:type="continuationSeparator" w:id="0">
    <w:p w14:paraId="31C576B4" w14:textId="77777777" w:rsidR="00365F3C" w:rsidRDefault="00365F3C" w:rsidP="00365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B42DD" w14:textId="77777777" w:rsidR="00365F3C" w:rsidRDefault="00365F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E121A" w14:textId="77777777" w:rsidR="00365F3C" w:rsidRDefault="00365F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31A99" w14:textId="77777777" w:rsidR="00365F3C" w:rsidRDefault="00365F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2D4BE" w14:textId="77777777" w:rsidR="00365F3C" w:rsidRDefault="00365F3C" w:rsidP="00365F3C">
      <w:pPr>
        <w:spacing w:after="0" w:line="240" w:lineRule="auto"/>
      </w:pPr>
      <w:r>
        <w:separator/>
      </w:r>
    </w:p>
  </w:footnote>
  <w:footnote w:type="continuationSeparator" w:id="0">
    <w:p w14:paraId="323DD3D6" w14:textId="77777777" w:rsidR="00365F3C" w:rsidRDefault="00365F3C" w:rsidP="00365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BF300" w14:textId="77777777" w:rsidR="00365F3C" w:rsidRDefault="00365F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80E5B" w14:textId="77777777" w:rsidR="00365F3C" w:rsidRDefault="00365F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F431D" w14:textId="77777777" w:rsidR="00365F3C" w:rsidRDefault="00365F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B0B"/>
    <w:rsid w:val="00066B08"/>
    <w:rsid w:val="000761D8"/>
    <w:rsid w:val="00316413"/>
    <w:rsid w:val="00365F3C"/>
    <w:rsid w:val="00510B0B"/>
    <w:rsid w:val="00562062"/>
    <w:rsid w:val="0096147A"/>
    <w:rsid w:val="00DA0495"/>
    <w:rsid w:val="00DC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62CF1"/>
  <w15:docId w15:val="{D5EAB535-074E-47B7-9EEE-CF81651FF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B08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5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5F3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65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5F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51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AWR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PawełKołodziejski SPZOZMSWiA_Lodz</cp:lastModifiedBy>
  <cp:revision>2</cp:revision>
  <dcterms:created xsi:type="dcterms:W3CDTF">2024-07-17T09:59:00Z</dcterms:created>
  <dcterms:modified xsi:type="dcterms:W3CDTF">2024-07-17T09:59:00Z</dcterms:modified>
</cp:coreProperties>
</file>